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4FD30" w14:textId="77777777" w:rsidR="00953C1F" w:rsidRDefault="00953C1F" w:rsidP="00953C1F">
      <w:r>
        <w:rPr>
          <w:u w:val="single"/>
        </w:rPr>
        <w:t>John HOLME</w:t>
      </w:r>
      <w:r>
        <w:t xml:space="preserve">  </w:t>
      </w:r>
      <w:proofErr w:type="gramStart"/>
      <w:r>
        <w:t xml:space="preserve">   (</w:t>
      </w:r>
      <w:proofErr w:type="gramEnd"/>
      <w:r>
        <w:t>fl.1462)</w:t>
      </w:r>
    </w:p>
    <w:p w14:paraId="27C1C200" w14:textId="77777777" w:rsidR="00953C1F" w:rsidRDefault="00953C1F" w:rsidP="00953C1F">
      <w:r>
        <w:t xml:space="preserve">of </w:t>
      </w:r>
      <w:proofErr w:type="spellStart"/>
      <w:r>
        <w:t>Ardislaw</w:t>
      </w:r>
      <w:proofErr w:type="spellEnd"/>
      <w:r>
        <w:t>.</w:t>
      </w:r>
    </w:p>
    <w:p w14:paraId="4F3C503E" w14:textId="77777777" w:rsidR="00953C1F" w:rsidRDefault="00953C1F" w:rsidP="00953C1F"/>
    <w:p w14:paraId="57DF36FC" w14:textId="77777777" w:rsidR="00953C1F" w:rsidRDefault="00953C1F" w:rsidP="00953C1F"/>
    <w:p w14:paraId="294D40EF" w14:textId="77777777" w:rsidR="00953C1F" w:rsidRDefault="00953C1F" w:rsidP="00953C1F">
      <w:r>
        <w:t>20 Nov.1462</w:t>
      </w:r>
      <w:r>
        <w:tab/>
        <w:t>He made his Will.   (W.Y.R. p.86)</w:t>
      </w:r>
    </w:p>
    <w:p w14:paraId="13C0CD12" w14:textId="77777777" w:rsidR="00953C1F" w:rsidRDefault="00953C1F" w:rsidP="00953C1F"/>
    <w:p w14:paraId="6687E083" w14:textId="77777777" w:rsidR="00953C1F" w:rsidRDefault="00953C1F" w:rsidP="00953C1F"/>
    <w:p w14:paraId="05BCEB8B" w14:textId="77777777" w:rsidR="00953C1F" w:rsidRDefault="00953C1F" w:rsidP="00953C1F">
      <w:r>
        <w:t>7 October 2018</w:t>
      </w:r>
    </w:p>
    <w:p w14:paraId="333F987C" w14:textId="77777777" w:rsidR="006B2F86" w:rsidRPr="00E71FC3" w:rsidRDefault="00953C1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27B16C" w14:textId="77777777" w:rsidR="00953C1F" w:rsidRDefault="00953C1F" w:rsidP="00E71FC3">
      <w:r>
        <w:separator/>
      </w:r>
    </w:p>
  </w:endnote>
  <w:endnote w:type="continuationSeparator" w:id="0">
    <w:p w14:paraId="47C7E397" w14:textId="77777777" w:rsidR="00953C1F" w:rsidRDefault="00953C1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55804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C996EE" w14:textId="77777777" w:rsidR="00953C1F" w:rsidRDefault="00953C1F" w:rsidP="00E71FC3">
      <w:r>
        <w:separator/>
      </w:r>
    </w:p>
  </w:footnote>
  <w:footnote w:type="continuationSeparator" w:id="0">
    <w:p w14:paraId="37251165" w14:textId="77777777" w:rsidR="00953C1F" w:rsidRDefault="00953C1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3C1F"/>
    <w:rsid w:val="001A7C09"/>
    <w:rsid w:val="00577BD5"/>
    <w:rsid w:val="00656CBA"/>
    <w:rsid w:val="006A1F77"/>
    <w:rsid w:val="00733BE7"/>
    <w:rsid w:val="00953C1F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1AD1F6"/>
  <w15:chartTrackingRefBased/>
  <w15:docId w15:val="{7B81C320-6E6D-49A9-B19D-A27484C35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3C1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2019-03-06T20:21:00Z</dcterms:created>
  <dcterms:modified xsi:type="dcterms:W3CDTF">2019-03-06T20:22:00Z</dcterms:modified>
</cp:coreProperties>
</file>